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DA" w:rsidRDefault="00E053DA" w:rsidP="00DF7914">
      <w:pPr>
        <w:jc w:val="center"/>
        <w:rPr>
          <w:b/>
        </w:rPr>
      </w:pPr>
      <w:r>
        <w:rPr>
          <w:b/>
        </w:rPr>
        <w:t>СОВЕТ ДЕПУТАТОВ МУНИЦИПЛЬНОГО ОБРАЗОВАНИЯ «ПОНИНСКОЕ»</w:t>
      </w:r>
    </w:p>
    <w:p w:rsidR="00E053DA" w:rsidRDefault="00E053DA" w:rsidP="00DF7914">
      <w:pPr>
        <w:jc w:val="center"/>
        <w:rPr>
          <w:b/>
        </w:rPr>
      </w:pPr>
      <w:r>
        <w:rPr>
          <w:b/>
        </w:rPr>
        <w:t>«ПОНИНО» МУНИЦИПАЛ КЫЛДЫТЭТЛЭН ДЕПУТАТЪЕСЛЭН КЕНЕШСЫ</w:t>
      </w:r>
    </w:p>
    <w:p w:rsidR="00E053DA" w:rsidRDefault="00E053DA" w:rsidP="00DF7914">
      <w:pPr>
        <w:pStyle w:val="Title"/>
      </w:pPr>
    </w:p>
    <w:p w:rsidR="00E053DA" w:rsidRDefault="00E053DA" w:rsidP="00DF7914">
      <w:pPr>
        <w:pStyle w:val="Title"/>
      </w:pPr>
    </w:p>
    <w:p w:rsidR="00E053DA" w:rsidRDefault="00E053DA" w:rsidP="00DF7914">
      <w:pPr>
        <w:pStyle w:val="Title"/>
      </w:pPr>
      <w:r>
        <w:t>РЕШЕНИЕ</w:t>
      </w:r>
    </w:p>
    <w:p w:rsidR="00E053DA" w:rsidRDefault="00E053DA" w:rsidP="00DF7914">
      <w:pPr>
        <w:jc w:val="center"/>
        <w:rPr>
          <w:b/>
          <w:bCs/>
        </w:rPr>
      </w:pPr>
    </w:p>
    <w:p w:rsidR="00E053DA" w:rsidRDefault="00E053DA" w:rsidP="00DF7914">
      <w:pPr>
        <w:jc w:val="center"/>
        <w:rPr>
          <w:b/>
          <w:bCs/>
        </w:rPr>
      </w:pPr>
    </w:p>
    <w:p w:rsidR="00E053DA" w:rsidRPr="007F23EC" w:rsidRDefault="00E053DA" w:rsidP="00DF7914">
      <w:pPr>
        <w:rPr>
          <w:lang w:val="en-US"/>
        </w:rPr>
      </w:pPr>
      <w:r>
        <w:t>02.03.2012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№ 14</w:t>
      </w:r>
      <w:r>
        <w:rPr>
          <w:lang w:val="en-US"/>
        </w:rPr>
        <w:t>0</w:t>
      </w:r>
    </w:p>
    <w:p w:rsidR="00E053DA" w:rsidRDefault="00E053DA" w:rsidP="00DF7914"/>
    <w:p w:rsidR="00E053DA" w:rsidRDefault="00E053DA" w:rsidP="00DF7914">
      <w:pPr>
        <w:shd w:val="clear" w:color="auto" w:fill="FFFFFF"/>
        <w:spacing w:line="274" w:lineRule="exact"/>
        <w:ind w:right="-5"/>
        <w:jc w:val="both"/>
        <w:rPr>
          <w:b/>
        </w:rPr>
      </w:pPr>
      <w:r>
        <w:rPr>
          <w:b/>
        </w:rPr>
        <w:t xml:space="preserve">Об исполнении бюджета муниципального </w:t>
      </w:r>
    </w:p>
    <w:p w:rsidR="00E053DA" w:rsidRDefault="00E053DA" w:rsidP="00DF7914">
      <w:pPr>
        <w:shd w:val="clear" w:color="auto" w:fill="FFFFFF"/>
        <w:spacing w:line="274" w:lineRule="exact"/>
        <w:ind w:right="-5"/>
        <w:jc w:val="both"/>
        <w:rPr>
          <w:b/>
        </w:rPr>
      </w:pPr>
      <w:r>
        <w:rPr>
          <w:b/>
        </w:rPr>
        <w:t>образования «Понинское» за  201</w:t>
      </w:r>
      <w:r>
        <w:rPr>
          <w:b/>
          <w:lang w:val="en-US"/>
        </w:rPr>
        <w:t>1</w:t>
      </w:r>
      <w:r>
        <w:rPr>
          <w:b/>
        </w:rPr>
        <w:t xml:space="preserve"> год.</w:t>
      </w:r>
    </w:p>
    <w:p w:rsidR="00E053DA" w:rsidRDefault="00E053DA" w:rsidP="00DF7914"/>
    <w:p w:rsidR="00E053DA" w:rsidRDefault="00E053DA" w:rsidP="00DF7914"/>
    <w:p w:rsidR="00E053DA" w:rsidRDefault="00E053DA" w:rsidP="00DF7914">
      <w:pPr>
        <w:ind w:right="-186"/>
        <w:jc w:val="both"/>
      </w:pPr>
    </w:p>
    <w:p w:rsidR="00E053DA" w:rsidRDefault="00E053DA" w:rsidP="00DF7914">
      <w:pPr>
        <w:ind w:right="-186"/>
        <w:jc w:val="both"/>
        <w:rPr>
          <w:b/>
          <w:bCs/>
        </w:rPr>
      </w:pPr>
      <w:r>
        <w:rPr>
          <w:b/>
          <w:bCs/>
        </w:rPr>
        <w:t>Совет депутатов муниципального образования «Понинское» РЕШИЛ:</w:t>
      </w:r>
    </w:p>
    <w:p w:rsidR="00E053DA" w:rsidRDefault="00E053DA" w:rsidP="00DF7914">
      <w:pPr>
        <w:ind w:right="-186"/>
        <w:jc w:val="both"/>
      </w:pPr>
    </w:p>
    <w:p w:rsidR="00E053DA" w:rsidRDefault="00E053DA" w:rsidP="00DF7914">
      <w:pPr>
        <w:jc w:val="both"/>
      </w:pPr>
      <w:r>
        <w:tab/>
      </w:r>
    </w:p>
    <w:p w:rsidR="00E053DA" w:rsidRDefault="00E053DA" w:rsidP="00DF7914">
      <w:pPr>
        <w:jc w:val="both"/>
      </w:pPr>
    </w:p>
    <w:p w:rsidR="00E053DA" w:rsidRDefault="00E053DA" w:rsidP="00DF7914">
      <w:pPr>
        <w:jc w:val="both"/>
      </w:pPr>
    </w:p>
    <w:p w:rsidR="00E053DA" w:rsidRDefault="00E053DA" w:rsidP="00DF7914">
      <w:pPr>
        <w:numPr>
          <w:ilvl w:val="0"/>
          <w:numId w:val="1"/>
        </w:numPr>
        <w:tabs>
          <w:tab w:val="num" w:pos="0"/>
        </w:tabs>
        <w:ind w:left="0" w:firstLine="720"/>
        <w:jc w:val="both"/>
      </w:pPr>
      <w:r>
        <w:t xml:space="preserve"> Исполнение бюджета за </w:t>
      </w:r>
      <w:r w:rsidRPr="00714AD6">
        <w:t>20</w:t>
      </w:r>
      <w:r>
        <w:t>1</w:t>
      </w:r>
      <w:r w:rsidRPr="00DF7914">
        <w:t>1</w:t>
      </w:r>
      <w:r w:rsidRPr="00714AD6">
        <w:t xml:space="preserve"> год</w:t>
      </w:r>
      <w:r>
        <w:t xml:space="preserve"> утвердить по доходам в сумме  5217,7 тыс.рублей и расходам в сумме 5438,4 тыс.рублей.</w:t>
      </w:r>
    </w:p>
    <w:p w:rsidR="00E053DA" w:rsidRDefault="00E053DA" w:rsidP="00DF7914">
      <w:pPr>
        <w:numPr>
          <w:ilvl w:val="0"/>
          <w:numId w:val="1"/>
        </w:numPr>
        <w:tabs>
          <w:tab w:val="num" w:pos="0"/>
        </w:tabs>
        <w:ind w:left="0" w:firstLine="720"/>
        <w:jc w:val="both"/>
      </w:pPr>
      <w:r>
        <w:t>Предложить Управлению финансов Министерства финансов УР в Глазовском районе составлять бюджет по потребностям и в соответствии с доходами.</w:t>
      </w:r>
    </w:p>
    <w:p w:rsidR="00E053DA" w:rsidRDefault="00E053DA" w:rsidP="00DF7914">
      <w:pPr>
        <w:tabs>
          <w:tab w:val="num" w:pos="0"/>
        </w:tabs>
        <w:ind w:firstLine="720"/>
        <w:jc w:val="both"/>
      </w:pPr>
    </w:p>
    <w:p w:rsidR="00E053DA" w:rsidRDefault="00E053DA" w:rsidP="00DF7914"/>
    <w:p w:rsidR="00E053DA" w:rsidRPr="00D54D4F" w:rsidRDefault="00E053DA" w:rsidP="00DF7914">
      <w:pPr>
        <w:rPr>
          <w:b/>
        </w:rPr>
      </w:pPr>
      <w:r w:rsidRPr="00D54D4F">
        <w:rPr>
          <w:b/>
        </w:rPr>
        <w:t xml:space="preserve">Глава муниципального </w:t>
      </w:r>
    </w:p>
    <w:p w:rsidR="00E053DA" w:rsidRDefault="00E053DA" w:rsidP="00DF7914">
      <w:pPr>
        <w:rPr>
          <w:b/>
        </w:rPr>
      </w:pPr>
      <w:r w:rsidRPr="00D54D4F">
        <w:rPr>
          <w:b/>
        </w:rPr>
        <w:t>образования «Понинское»</w:t>
      </w:r>
      <w:r w:rsidRPr="00D54D4F">
        <w:rPr>
          <w:b/>
        </w:rPr>
        <w:tab/>
      </w:r>
      <w:r w:rsidRPr="00D54D4F">
        <w:rPr>
          <w:b/>
        </w:rPr>
        <w:tab/>
      </w:r>
      <w:r w:rsidRPr="00D54D4F">
        <w:rPr>
          <w:b/>
        </w:rPr>
        <w:tab/>
      </w:r>
      <w:r w:rsidRPr="00D54D4F">
        <w:rPr>
          <w:b/>
        </w:rPr>
        <w:tab/>
      </w:r>
      <w:r w:rsidRPr="00D54D4F">
        <w:rPr>
          <w:b/>
        </w:rPr>
        <w:tab/>
      </w:r>
      <w:r w:rsidRPr="00D54D4F">
        <w:rPr>
          <w:b/>
        </w:rPr>
        <w:tab/>
        <w:t>Е.В. Максимов</w:t>
      </w:r>
    </w:p>
    <w:p w:rsidR="00E053DA" w:rsidRDefault="00E053DA" w:rsidP="00DF7914">
      <w:r>
        <w:rPr>
          <w:b/>
        </w:rPr>
        <w:br w:type="page"/>
      </w:r>
    </w:p>
    <w:sectPr w:rsidR="00E053DA" w:rsidSect="00FE1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22427"/>
    <w:multiLevelType w:val="hybridMultilevel"/>
    <w:tmpl w:val="982C5740"/>
    <w:lvl w:ilvl="0" w:tplc="B4828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914"/>
    <w:rsid w:val="006F342D"/>
    <w:rsid w:val="00714AD6"/>
    <w:rsid w:val="007F23EC"/>
    <w:rsid w:val="008D4FEE"/>
    <w:rsid w:val="00D33469"/>
    <w:rsid w:val="00D54D4F"/>
    <w:rsid w:val="00DF7914"/>
    <w:rsid w:val="00E053DA"/>
    <w:rsid w:val="00F52F7D"/>
    <w:rsid w:val="00FE1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91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F7914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DF791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">
    <w:name w:val="Знак"/>
    <w:basedOn w:val="Normal"/>
    <w:uiPriority w:val="99"/>
    <w:rsid w:val="00DF7914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97</Words>
  <Characters>556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2012-03-13T11:59:00Z</cp:lastPrinted>
  <dcterms:created xsi:type="dcterms:W3CDTF">2012-03-02T08:47:00Z</dcterms:created>
  <dcterms:modified xsi:type="dcterms:W3CDTF">2012-03-13T12:00:00Z</dcterms:modified>
</cp:coreProperties>
</file>